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41B5" w14:textId="6869F5F8" w:rsidR="006530CB" w:rsidRPr="00A178D4" w:rsidRDefault="006530CB" w:rsidP="00A178D4">
      <w:pPr>
        <w:pStyle w:val="Nagwek2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A178D4">
        <w:rPr>
          <w:rFonts w:ascii="Arial" w:hAnsi="Arial" w:cs="Arial"/>
          <w:b/>
          <w:bCs/>
          <w:color w:val="auto"/>
          <w:sz w:val="20"/>
          <w:szCs w:val="20"/>
        </w:rPr>
        <w:t>Załą</w:t>
      </w:r>
      <w:r w:rsidR="00A178D4" w:rsidRPr="00A178D4">
        <w:rPr>
          <w:rFonts w:ascii="Arial" w:hAnsi="Arial" w:cs="Arial"/>
          <w:b/>
          <w:bCs/>
          <w:color w:val="auto"/>
          <w:sz w:val="20"/>
          <w:szCs w:val="20"/>
        </w:rPr>
        <w:t>cznik</w:t>
      </w:r>
      <w:r w:rsidRPr="00A178D4">
        <w:rPr>
          <w:rFonts w:ascii="Arial" w:hAnsi="Arial" w:cs="Arial"/>
          <w:b/>
          <w:color w:val="auto"/>
          <w:sz w:val="20"/>
          <w:szCs w:val="20"/>
        </w:rPr>
        <w:t xml:space="preserve"> nr 2.1</w:t>
      </w:r>
      <w:r w:rsidR="00A178D4" w:rsidRPr="00A178D4">
        <w:rPr>
          <w:rFonts w:ascii="Arial" w:hAnsi="Arial" w:cs="Arial"/>
          <w:b/>
          <w:color w:val="auto"/>
          <w:sz w:val="20"/>
          <w:szCs w:val="20"/>
        </w:rPr>
        <w:t xml:space="preserve"> do Zapytania ofertowego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803B8B"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660F060B" w14:textId="77777777" w:rsidR="003E33FA" w:rsidRDefault="003E33FA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2A6B00EB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4BE98D07" w14:textId="38CD6997" w:rsidR="003E33FA" w:rsidRDefault="00257195" w:rsidP="003E33FA">
      <w:pPr>
        <w:pStyle w:val="Style2"/>
        <w:spacing w:after="240"/>
        <w:jc w:val="both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63309C3E" w14:textId="77777777" w:rsidR="003E33FA" w:rsidRPr="003E33FA" w:rsidRDefault="003E33FA" w:rsidP="003E33FA"/>
    <w:p w14:paraId="64474C48" w14:textId="77777777" w:rsidR="003E33FA" w:rsidRPr="003E33FA" w:rsidRDefault="003E33FA" w:rsidP="003E33FA"/>
    <w:p w14:paraId="0C0B7D88" w14:textId="77777777" w:rsidR="003E33FA" w:rsidRDefault="003E33FA" w:rsidP="003E33FA">
      <w:pPr>
        <w:rPr>
          <w:rStyle w:val="CharStyle3"/>
          <w:color w:val="000000"/>
          <w:sz w:val="20"/>
        </w:rPr>
      </w:pPr>
    </w:p>
    <w:p w14:paraId="123F9B5D" w14:textId="2D37F782" w:rsidR="003E33FA" w:rsidRPr="003E33FA" w:rsidRDefault="003E33FA" w:rsidP="003E33FA">
      <w:pPr>
        <w:tabs>
          <w:tab w:val="left" w:pos="3696"/>
        </w:tabs>
      </w:pPr>
      <w:r>
        <w:tab/>
      </w:r>
    </w:p>
    <w:sectPr w:rsidR="003E33FA" w:rsidRPr="003E33FA" w:rsidSect="00A178D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803B8B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6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481"/>
    </w:tblGrid>
    <w:tr w:rsidR="0038495D" w:rsidRPr="0038495D" w14:paraId="47530419" w14:textId="77777777" w:rsidTr="0099042B">
      <w:trPr>
        <w:trHeight w:val="680"/>
      </w:trPr>
      <w:tc>
        <w:tcPr>
          <w:tcW w:w="2211" w:type="dxa"/>
        </w:tcPr>
        <w:p w14:paraId="6B7165F3" w14:textId="77777777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1984" w:type="dxa"/>
        </w:tcPr>
        <w:p w14:paraId="40C40B4B" w14:textId="77777777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3685" w:type="dxa"/>
        </w:tcPr>
        <w:p w14:paraId="1EC03E75" w14:textId="32B6BBC5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  <w:tc>
        <w:tcPr>
          <w:tcW w:w="1481" w:type="dxa"/>
        </w:tcPr>
        <w:p w14:paraId="5028C67A" w14:textId="274E4258" w:rsidR="0038495D" w:rsidRPr="0038495D" w:rsidRDefault="0038495D" w:rsidP="0099042B">
          <w:pPr>
            <w:pStyle w:val="Stopka"/>
            <w:tabs>
              <w:tab w:val="clear" w:pos="9072"/>
            </w:tabs>
            <w:rPr>
              <w:sz w:val="12"/>
              <w:szCs w:val="12"/>
            </w:rPr>
          </w:pPr>
        </w:p>
      </w:tc>
    </w:tr>
  </w:tbl>
  <w:p w14:paraId="6BE3458D" w14:textId="3911ACB2" w:rsidR="0038495D" w:rsidRDefault="0038495D">
    <w:pPr>
      <w:pStyle w:val="Stopka"/>
    </w:pPr>
  </w:p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994204400" name="Grafika 9942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80810"/>
    <w:rsid w:val="00083F4F"/>
    <w:rsid w:val="000877B9"/>
    <w:rsid w:val="00093B27"/>
    <w:rsid w:val="000977D6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20F86"/>
    <w:rsid w:val="00234E43"/>
    <w:rsid w:val="0024497E"/>
    <w:rsid w:val="00244ADE"/>
    <w:rsid w:val="00253878"/>
    <w:rsid w:val="00257195"/>
    <w:rsid w:val="00257A96"/>
    <w:rsid w:val="00263663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E33FA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3B8B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1739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78D4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D154D"/>
    <w:rsid w:val="00AE0BCA"/>
    <w:rsid w:val="00AE334F"/>
    <w:rsid w:val="00AE57F9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63288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173</TotalTime>
  <Pages>2</Pages>
  <Words>524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23</cp:revision>
  <cp:lastPrinted>2008-02-25T07:24:00Z</cp:lastPrinted>
  <dcterms:created xsi:type="dcterms:W3CDTF">2026-02-04T08:02:00Z</dcterms:created>
  <dcterms:modified xsi:type="dcterms:W3CDTF">2026-02-13T06:54:00Z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